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6C8A8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B20DA36" wp14:editId="366051C3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CB8ACB1" w14:textId="3D9A0BDF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 w:rsidR="00B26C61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B26C61">
                                          <w:rPr>
                                            <w:rStyle w:val="Style2"/>
                                          </w:rPr>
                                          <w:t>12</w:t>
                                        </w:r>
                                      </w:p>
                                    </w:sdtContent>
                                  </w:sdt>
                                  <w:p w14:paraId="13C5E5BC" w14:textId="77777777" w:rsidR="00840E00" w:rsidRPr="00535962" w:rsidRDefault="00B26C61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C5EB26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0DA36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CB8ACB1" w14:textId="3D9A0BDF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 w:rsidR="00B26C61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B26C61">
                                    <w:rPr>
                                      <w:rStyle w:val="Style2"/>
                                    </w:rPr>
                                    <w:t>12</w:t>
                                  </w:r>
                                </w:p>
                              </w:sdtContent>
                            </w:sdt>
                            <w:p w14:paraId="13C5E5BC" w14:textId="77777777" w:rsidR="00840E00" w:rsidRPr="00535962" w:rsidRDefault="00B26C61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5C5EB26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82D8154" wp14:editId="74C74509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5B3352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0460295" wp14:editId="78DDF0BB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D8154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5B3352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0460295" wp14:editId="78DDF0BB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1BB05C17" wp14:editId="57C98E8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6DEFBD" wp14:editId="16931A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16DB87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DEFBD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7616DB87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A1CBA3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7CB3D7" wp14:editId="5F0C0C5B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25D21" w14:textId="77777777" w:rsidR="002E1412" w:rsidRPr="002E1412" w:rsidRDefault="00B26C6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CB3D7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62325D21" w14:textId="77777777" w:rsidR="002E1412" w:rsidRPr="002E1412" w:rsidRDefault="00B26C6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42E34F" wp14:editId="5D174F40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FFC7B" w14:textId="77777777" w:rsidR="0026335F" w:rsidRPr="0026335F" w:rsidRDefault="00B26C6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2E34F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455FFC7B" w14:textId="77777777" w:rsidR="0026335F" w:rsidRPr="0026335F" w:rsidRDefault="00B26C6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1F7F28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482656" wp14:editId="04F39427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B7545" w14:textId="77777777" w:rsidR="00F7443C" w:rsidRPr="004767CC" w:rsidRDefault="00B26C6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2656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56B7545" w14:textId="77777777" w:rsidR="00F7443C" w:rsidRPr="004767CC" w:rsidRDefault="00B26C6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8746A8" wp14:editId="53AE4E2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C234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746A8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383C234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5DF273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192B2C93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859D48D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93BF43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C140D3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184CA64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C10E1DC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4F944983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06D4FE42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42AF16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E7B1A6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3B117DF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BED84E1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20F6E6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50C186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6D6E35F" w14:textId="77777777" w:rsidTr="00822B7A">
        <w:trPr>
          <w:trHeight w:val="229"/>
          <w:jc w:val="center"/>
        </w:trPr>
        <w:tc>
          <w:tcPr>
            <w:tcW w:w="0" w:type="auto"/>
          </w:tcPr>
          <w:p w14:paraId="2EB5A8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A1AF3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FF6C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FDCD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CF65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D761E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77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6C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B17DA7F" w14:textId="77777777" w:rsidTr="00822B7A">
        <w:trPr>
          <w:trHeight w:val="211"/>
          <w:jc w:val="center"/>
        </w:trPr>
        <w:tc>
          <w:tcPr>
            <w:tcW w:w="0" w:type="auto"/>
          </w:tcPr>
          <w:p w14:paraId="1CDD80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8A75C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A150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A14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10B23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368F0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BE8AC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83241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EA9D237" w14:textId="77777777" w:rsidTr="00822B7A">
        <w:trPr>
          <w:trHeight w:val="229"/>
          <w:jc w:val="center"/>
        </w:trPr>
        <w:tc>
          <w:tcPr>
            <w:tcW w:w="0" w:type="auto"/>
          </w:tcPr>
          <w:p w14:paraId="2D25F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3E2A8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6CFA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4D275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05A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A486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BD737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6FD0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4CBB4" w14:textId="77777777" w:rsidTr="00822B7A">
        <w:trPr>
          <w:trHeight w:val="229"/>
          <w:jc w:val="center"/>
        </w:trPr>
        <w:tc>
          <w:tcPr>
            <w:tcW w:w="0" w:type="auto"/>
          </w:tcPr>
          <w:p w14:paraId="73F252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6660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937E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1652C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6B16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43AFC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60697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5E24E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2268B30" w14:textId="77777777" w:rsidTr="00822B7A">
        <w:trPr>
          <w:trHeight w:val="229"/>
          <w:jc w:val="center"/>
        </w:trPr>
        <w:tc>
          <w:tcPr>
            <w:tcW w:w="0" w:type="auto"/>
          </w:tcPr>
          <w:p w14:paraId="65679F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643C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62B6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FB16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BA7A5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97E20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6B621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2ECA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B62D8A" w14:textId="77777777" w:rsidTr="00822B7A">
        <w:trPr>
          <w:trHeight w:val="229"/>
          <w:jc w:val="center"/>
        </w:trPr>
        <w:tc>
          <w:tcPr>
            <w:tcW w:w="0" w:type="auto"/>
          </w:tcPr>
          <w:p w14:paraId="0BB688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4931B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A82F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CF1A1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CC915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3F3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8EA85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23B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8B30A7" w14:textId="77777777" w:rsidTr="00822B7A">
        <w:trPr>
          <w:trHeight w:val="229"/>
          <w:jc w:val="center"/>
        </w:trPr>
        <w:tc>
          <w:tcPr>
            <w:tcW w:w="0" w:type="auto"/>
          </w:tcPr>
          <w:p w14:paraId="4FFDB4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010E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A752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0E10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896F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92D9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99F7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513C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69EAEF" w14:textId="77777777" w:rsidTr="00822B7A">
        <w:trPr>
          <w:trHeight w:val="211"/>
          <w:jc w:val="center"/>
        </w:trPr>
        <w:tc>
          <w:tcPr>
            <w:tcW w:w="0" w:type="auto"/>
          </w:tcPr>
          <w:p w14:paraId="1ED640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C62F9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04BD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CD371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B74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F5E76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5E242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42AB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750145" w14:textId="77777777" w:rsidTr="00822B7A">
        <w:trPr>
          <w:trHeight w:val="229"/>
          <w:jc w:val="center"/>
        </w:trPr>
        <w:tc>
          <w:tcPr>
            <w:tcW w:w="0" w:type="auto"/>
          </w:tcPr>
          <w:p w14:paraId="7B66D2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B1E5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DC22A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EFC2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4F24C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E67BD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CE5BE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CE82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D11346" w14:textId="77777777" w:rsidTr="00822B7A">
        <w:trPr>
          <w:trHeight w:val="229"/>
          <w:jc w:val="center"/>
        </w:trPr>
        <w:tc>
          <w:tcPr>
            <w:tcW w:w="0" w:type="auto"/>
          </w:tcPr>
          <w:p w14:paraId="40BE9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C692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BFE02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AB3D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65ACF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4E73F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72E5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E7AC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9DD326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35E4832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A890754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5EADAE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DDCFBB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1B1FBA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4109495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CCD3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D285B75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BBA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A19076" wp14:editId="352FCAFF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6937A2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1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56937A2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58B6119" wp14:editId="4F18A1FF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080B1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69F301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58B611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3080B1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69F301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91C910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F0B8A07" wp14:editId="78BB18F0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F42BC2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3F7B2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8438B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292C3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0866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00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26C61"/>
    <w:rsid w:val="00B420BA"/>
    <w:rsid w:val="00B62EEF"/>
    <w:rsid w:val="00B921F5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34BEF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07AF0C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8" ma:contentTypeDescription="Crear nuevo documento." ma:contentTypeScope="" ma:versionID="8879aa8bd400f6d347ddefbe58150e0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E569FC-CAFC-476A-9145-CD35C30405F4}">
  <ds:schemaRefs>
    <ds:schemaRef ds:uri="d1207536-9e68-4e3e-aeed-b740370baf18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6d0ed0c3-5985-4eca-a33b-383541a093dd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B7F2A8-FD79-4B9F-A249-B233D794F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2B73A3-6350-4F7D-9F21-7D67A65F22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11</cp:revision>
  <cp:lastPrinted>2011-03-04T19:05:00Z</cp:lastPrinted>
  <dcterms:created xsi:type="dcterms:W3CDTF">2014-01-02T13:42:00Z</dcterms:created>
  <dcterms:modified xsi:type="dcterms:W3CDTF">2022-04-29T15:41:00Z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